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C240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07143/019-2А (07143/019)-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C2406" w:rsidRPr="003C240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C2406" w:rsidRPr="003C2406">
          <w:rPr>
            <w:rStyle w:val="aa"/>
          </w:rPr>
          <w:t>440052, г. Пенза, ул. Ново-Тамбовская, д.9;</w:t>
        </w:r>
        <w:r w:rsidR="003C2406" w:rsidRPr="003C2406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C2406" w:rsidRPr="003C2406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C2406" w:rsidRPr="003C2406">
          <w:rPr>
            <w:u w:val="single"/>
          </w:rPr>
          <w:t xml:space="preserve"> 07143/019-2А </w:t>
        </w:r>
        <w:r w:rsidR="003C2406">
          <w:t xml:space="preserve">(07143/019)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C2406" w:rsidRPr="003C2406">
          <w:rPr>
            <w:rStyle w:val="aa"/>
          </w:rPr>
          <w:t xml:space="preserve"> Операционная </w:t>
        </w:r>
        <w:r w:rsidR="003C2406" w:rsidRPr="003C2406">
          <w:rPr>
            <w:u w:val="single"/>
          </w:rPr>
          <w:t xml:space="preserve">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C2406" w:rsidRPr="003C2406">
          <w:rPr>
            <w:rStyle w:val="aa"/>
          </w:rPr>
          <w:t xml:space="preserve"> 24268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C2406" w:rsidRPr="003C240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45CAB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624ADE" w:rsidRDefault="001003A3" w:rsidP="00745D40">
            <w:pPr>
              <w:pStyle w:val="a8"/>
            </w:pPr>
            <w:r>
              <w:t>5</w:t>
            </w:r>
            <w:r w:rsidR="00624ADE">
              <w:t>0</w:t>
            </w: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C24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07143/019-2А (07143/019)-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45CA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45CAB" w:rsidRPr="00751B84">
            <w:rPr>
              <w:rStyle w:val="ad"/>
              <w:sz w:val="20"/>
              <w:szCs w:val="20"/>
            </w:rPr>
            <w:fldChar w:fldCharType="separate"/>
          </w:r>
          <w:r w:rsidR="003C2406">
            <w:rPr>
              <w:rStyle w:val="ad"/>
              <w:noProof/>
              <w:sz w:val="20"/>
              <w:szCs w:val="20"/>
            </w:rPr>
            <w:t>1</w:t>
          </w:r>
          <w:r w:rsidR="00945CA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C2406" w:rsidRPr="003C2406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6261658A4B2241D395E09D4D0F906FC9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9-2А (07143/019)- Б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30785B4F56F4C67BB284B470C23BB8D"/>
    <w:docVar w:name="rm_id" w:val="198"/>
    <w:docVar w:name="rm_name" w:val=" Операционная медицинская сестра "/>
    <w:docVar w:name="rm_number" w:val=" 07143/019-2А (07143/019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0D75AB"/>
    <w:rsid w:val="001003A3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06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24ADE"/>
    <w:rsid w:val="00666B71"/>
    <w:rsid w:val="0069682B"/>
    <w:rsid w:val="006A3B18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E68DE"/>
    <w:rsid w:val="0090588D"/>
    <w:rsid w:val="0092778A"/>
    <w:rsid w:val="009438B7"/>
    <w:rsid w:val="00945CAB"/>
    <w:rsid w:val="00967790"/>
    <w:rsid w:val="009A0939"/>
    <w:rsid w:val="009D6305"/>
    <w:rsid w:val="00A12349"/>
    <w:rsid w:val="00A32F88"/>
    <w:rsid w:val="00A87B75"/>
    <w:rsid w:val="00A91908"/>
    <w:rsid w:val="00A94C4F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4E1"/>
    <w:rsid w:val="00C47C9B"/>
    <w:rsid w:val="00C560AA"/>
    <w:rsid w:val="00C62B11"/>
    <w:rsid w:val="00C66B51"/>
    <w:rsid w:val="00C73E04"/>
    <w:rsid w:val="00CA4A51"/>
    <w:rsid w:val="00CB32B2"/>
    <w:rsid w:val="00CD6F97"/>
    <w:rsid w:val="00CE3307"/>
    <w:rsid w:val="00CF2E61"/>
    <w:rsid w:val="00CF3BA0"/>
    <w:rsid w:val="00CF7256"/>
    <w:rsid w:val="00D76DF8"/>
    <w:rsid w:val="00DA10E6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244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2016-10-17T11:15:00Z</dcterms:created>
  <dcterms:modified xsi:type="dcterms:W3CDTF">2016-10-18T09:19:00Z</dcterms:modified>
</cp:coreProperties>
</file>